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Reigate and Banstead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Reigate and Banstead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Reigate and Banstead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Reigate and Banstead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Reigate and Banstead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Reigate and Banstead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Reigate and Banstead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Reigate and Banstead is estimated to be </w:t>
      </w:r>
      <w:r w:rsidRPr="00773DF7">
        <w:rPr>
          <w:rFonts w:ascii="Libre Franklin Light" w:eastAsia="Times New Roman" w:hAnsi="Libre Franklin Light" w:cs="Calibri Light"/>
          <w:b/>
          <w:bCs/>
          <w:color w:val="C45911" w:themeColor="accent2" w:themeShade="BF"/>
        </w:rPr>
        <w:t xml:space="preserve">£1,634,782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Reigate and Banstead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Reigate and Banstead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Reigate and Banstead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Reigate and Banstead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igate and Banstea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Reigate and Banstead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igate and Banstea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Reigate and Banstead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Reigate and Banstead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igate and Banstea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Reigate and Banstead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Reigate and Banstead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Reigate and Banstead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Reigate and Banstead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Reigate and Banstead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Reigate and Banstead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£1,634,782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Reigate and Banstead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£26,628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£550,680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£39,449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£11,095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£20,341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£986,589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£1,634,782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Reigate and Banstead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Reigate and Banstead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Reigate and Banstead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Reigate and Banstead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Reigate and Banstead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Reigate and Banstead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Reigate and Banstead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Reigate and Banstead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Reigate and Banstead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Reigate and Banstead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Reigate and Banstead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Reigate and Banstead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FD46207-262C-4401-8420-4E4054FB516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